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96FB1" w14:textId="77777777" w:rsidR="00593C58" w:rsidRDefault="00593C58" w:rsidP="00593C5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de RERESBY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76AECC63" w14:textId="77777777" w:rsidR="00593C58" w:rsidRDefault="00593C58" w:rsidP="00593C5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AE3F22B" w14:textId="77777777" w:rsidR="00593C58" w:rsidRDefault="00593C58" w:rsidP="00593C5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5CE2D5F" w14:textId="77777777" w:rsidR="00593C58" w:rsidRDefault="00593C58" w:rsidP="00593C58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replaced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Dronsfeld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as a collector on the commission of </w:t>
      </w:r>
    </w:p>
    <w:p w14:paraId="51AF4F81" w14:textId="77777777" w:rsidR="00593C58" w:rsidRDefault="00593C58" w:rsidP="00593C5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 March to enquire in the West Riding of Yorkshire the names of the persons bound </w:t>
      </w:r>
      <w:r>
        <w:rPr>
          <w:rFonts w:ascii="Times New Roman" w:hAnsi="Times New Roman" w:cs="Times New Roman"/>
          <w:sz w:val="24"/>
          <w:szCs w:val="24"/>
        </w:rPr>
        <w:tab/>
        <w:t xml:space="preserve">to contribute to the subsidy granted to the King at the last Parliament.  </w:t>
      </w:r>
    </w:p>
    <w:p w14:paraId="4D89F855" w14:textId="77777777" w:rsidR="00593C58" w:rsidRDefault="00593C58" w:rsidP="00593C58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p.261)</w:t>
      </w:r>
    </w:p>
    <w:p w14:paraId="4108A102" w14:textId="77777777" w:rsidR="00593C58" w:rsidRDefault="00593C58" w:rsidP="00593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159230" w14:textId="77777777" w:rsidR="00593C58" w:rsidRDefault="00593C58" w:rsidP="00593C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95E159" w14:textId="77777777" w:rsidR="00593C58" w:rsidRDefault="00593C58" w:rsidP="00593C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July 2021</w:t>
      </w:r>
    </w:p>
    <w:p w14:paraId="58A6EDE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55E4B" w14:textId="77777777" w:rsidR="00593C58" w:rsidRDefault="00593C58" w:rsidP="009139A6">
      <w:r>
        <w:separator/>
      </w:r>
    </w:p>
  </w:endnote>
  <w:endnote w:type="continuationSeparator" w:id="0">
    <w:p w14:paraId="4867C74B" w14:textId="77777777" w:rsidR="00593C58" w:rsidRDefault="00593C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160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C70B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7A5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0F3A3" w14:textId="77777777" w:rsidR="00593C58" w:rsidRDefault="00593C58" w:rsidP="009139A6">
      <w:r>
        <w:separator/>
      </w:r>
    </w:p>
  </w:footnote>
  <w:footnote w:type="continuationSeparator" w:id="0">
    <w:p w14:paraId="09E30A7A" w14:textId="77777777" w:rsidR="00593C58" w:rsidRDefault="00593C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620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3BA9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AF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C58"/>
    <w:rsid w:val="000666E0"/>
    <w:rsid w:val="002510B7"/>
    <w:rsid w:val="00593C5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672B2"/>
  <w15:chartTrackingRefBased/>
  <w15:docId w15:val="{E8055575-B9D1-43A7-A818-08CA91E5B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2021-07-17T20:15:00Z</dcterms:created>
  <dcterms:modified xsi:type="dcterms:W3CDTF">2021-07-17T20:15:00Z</dcterms:modified>
</cp:coreProperties>
</file>